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B09A3" w14:textId="77777777" w:rsidR="002645D7" w:rsidRDefault="002645D7" w:rsidP="002645D7">
      <w:pPr>
        <w:pStyle w:val="NoSpacing"/>
        <w:jc w:val="both"/>
      </w:pPr>
      <w:r>
        <w:rPr>
          <w:u w:val="single"/>
        </w:rPr>
        <w:t>Geoffrey St.GERMAN</w:t>
      </w:r>
      <w:r>
        <w:t xml:space="preserve">       (fl.1483)</w:t>
      </w:r>
    </w:p>
    <w:p w14:paraId="66FDB377" w14:textId="77777777" w:rsidR="002645D7" w:rsidRDefault="002645D7" w:rsidP="002645D7">
      <w:pPr>
        <w:pStyle w:val="NoSpacing"/>
        <w:jc w:val="both"/>
      </w:pPr>
      <w:r>
        <w:t>of Northampton. Gentleman.</w:t>
      </w:r>
    </w:p>
    <w:p w14:paraId="2DDAC2CF" w14:textId="77777777" w:rsidR="002645D7" w:rsidRDefault="002645D7" w:rsidP="002645D7">
      <w:pPr>
        <w:pStyle w:val="NoSpacing"/>
        <w:jc w:val="both"/>
      </w:pPr>
    </w:p>
    <w:p w14:paraId="3C704C3A" w14:textId="77777777" w:rsidR="002645D7" w:rsidRDefault="002645D7" w:rsidP="002645D7">
      <w:pPr>
        <w:pStyle w:val="NoSpacing"/>
        <w:jc w:val="both"/>
      </w:pPr>
    </w:p>
    <w:p w14:paraId="3B291C6C" w14:textId="77777777" w:rsidR="002645D7" w:rsidRDefault="002645D7" w:rsidP="002645D7">
      <w:pPr>
        <w:pStyle w:val="NoSpacing"/>
        <w:jc w:val="both"/>
      </w:pPr>
      <w:r>
        <w:tab/>
        <w:t>1483</w:t>
      </w:r>
      <w:r>
        <w:tab/>
        <w:t xml:space="preserve">Joan Dynham(q.v.) brought a plaint of debt against him, as the executor </w:t>
      </w:r>
    </w:p>
    <w:p w14:paraId="33341C6C" w14:textId="77777777" w:rsidR="002645D7" w:rsidRDefault="002645D7" w:rsidP="002645D7">
      <w:pPr>
        <w:pStyle w:val="NoSpacing"/>
        <w:jc w:val="both"/>
      </w:pPr>
      <w:r>
        <w:tab/>
      </w:r>
      <w:r>
        <w:tab/>
        <w:t>of Robert Gremylo(q.v.).</w:t>
      </w:r>
    </w:p>
    <w:p w14:paraId="7133361F" w14:textId="77777777" w:rsidR="002645D7" w:rsidRDefault="002645D7" w:rsidP="002645D7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9CDF2DF" w14:textId="136AD897" w:rsidR="00967B5F" w:rsidRDefault="00967B5F" w:rsidP="002645D7">
      <w:pPr>
        <w:pStyle w:val="NoSpacing"/>
        <w:jc w:val="both"/>
      </w:pPr>
      <w:r>
        <w:t>15 Dec.1485</w:t>
      </w:r>
      <w:r>
        <w:tab/>
        <w:t>Writ of diem clausit extremum to the Escheator of Northamptonshire.</w:t>
      </w:r>
    </w:p>
    <w:p w14:paraId="00F03CF5" w14:textId="53356EC4" w:rsidR="00967B5F" w:rsidRDefault="00967B5F" w:rsidP="002645D7">
      <w:pPr>
        <w:pStyle w:val="NoSpacing"/>
        <w:jc w:val="both"/>
      </w:pPr>
      <w:r>
        <w:tab/>
      </w:r>
      <w:r>
        <w:tab/>
        <w:t>(C.F.R. 1485-1509 p.4)</w:t>
      </w:r>
    </w:p>
    <w:p w14:paraId="54B029C3" w14:textId="77777777" w:rsidR="002645D7" w:rsidRDefault="002645D7" w:rsidP="002645D7">
      <w:pPr>
        <w:pStyle w:val="NoSpacing"/>
        <w:jc w:val="both"/>
      </w:pPr>
    </w:p>
    <w:p w14:paraId="053F0A44" w14:textId="77777777" w:rsidR="002645D7" w:rsidRDefault="002645D7" w:rsidP="002645D7">
      <w:pPr>
        <w:pStyle w:val="NoSpacing"/>
        <w:jc w:val="both"/>
      </w:pPr>
    </w:p>
    <w:p w14:paraId="5E797FCF" w14:textId="77777777" w:rsidR="002645D7" w:rsidRDefault="002645D7" w:rsidP="002645D7">
      <w:pPr>
        <w:pStyle w:val="NoSpacing"/>
        <w:jc w:val="both"/>
      </w:pPr>
      <w:r>
        <w:t>30 January 2020</w:t>
      </w:r>
    </w:p>
    <w:p w14:paraId="15EAD758" w14:textId="78344E41" w:rsidR="00967B5F" w:rsidRDefault="00967B5F" w:rsidP="002645D7">
      <w:pPr>
        <w:pStyle w:val="NoSpacing"/>
        <w:jc w:val="both"/>
      </w:pPr>
      <w:r>
        <w:t xml:space="preserve">  6 September 2024</w:t>
      </w:r>
    </w:p>
    <w:p w14:paraId="00AF5201" w14:textId="77777777" w:rsidR="00967B5F" w:rsidRPr="00E71FC3" w:rsidRDefault="00967B5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2968E" w14:textId="77777777" w:rsidR="002645D7" w:rsidRDefault="002645D7" w:rsidP="00E71FC3">
      <w:pPr>
        <w:spacing w:after="0" w:line="240" w:lineRule="auto"/>
      </w:pPr>
      <w:r>
        <w:separator/>
      </w:r>
    </w:p>
  </w:endnote>
  <w:endnote w:type="continuationSeparator" w:id="0">
    <w:p w14:paraId="60985D47" w14:textId="77777777" w:rsidR="002645D7" w:rsidRDefault="002645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072ED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99DC5" w14:textId="77777777" w:rsidR="002645D7" w:rsidRDefault="002645D7" w:rsidP="00E71FC3">
      <w:pPr>
        <w:spacing w:after="0" w:line="240" w:lineRule="auto"/>
      </w:pPr>
      <w:r>
        <w:separator/>
      </w:r>
    </w:p>
  </w:footnote>
  <w:footnote w:type="continuationSeparator" w:id="0">
    <w:p w14:paraId="775D7600" w14:textId="77777777" w:rsidR="002645D7" w:rsidRDefault="002645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5D7"/>
    <w:rsid w:val="001A7C09"/>
    <w:rsid w:val="002645D7"/>
    <w:rsid w:val="00577BD5"/>
    <w:rsid w:val="006A1F77"/>
    <w:rsid w:val="00733BE7"/>
    <w:rsid w:val="00967B5F"/>
    <w:rsid w:val="00AB52E8"/>
    <w:rsid w:val="00B16D3F"/>
    <w:rsid w:val="00E12E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D98A7"/>
  <w15:chartTrackingRefBased/>
  <w15:docId w15:val="{40357D55-54F0-43EF-9935-D2009CF4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45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2020-02-12T20:14:00Z</dcterms:created>
  <dcterms:modified xsi:type="dcterms:W3CDTF">2024-09-06T19:46:00Z</dcterms:modified>
</cp:coreProperties>
</file>